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7592D" w14:textId="77777777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HENRYSON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054BDC3" w14:textId="5AE87FCD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Yorkshire.</w:t>
      </w:r>
    </w:p>
    <w:p w14:paraId="4E008DF9" w14:textId="77777777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5379C6" w14:textId="77777777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734EDC" w14:textId="3DE8060C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r>
        <w:rPr>
          <w:rFonts w:ascii="Times New Roman" w:hAnsi="Times New Roman" w:cs="Times New Roman"/>
          <w:sz w:val="24"/>
          <w:szCs w:val="24"/>
        </w:rPr>
        <w:t>York Castle</w:t>
      </w:r>
    </w:p>
    <w:p w14:paraId="21A53506" w14:textId="24591704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</w:t>
      </w:r>
      <w:r>
        <w:rPr>
          <w:rFonts w:ascii="Times New Roman" w:hAnsi="Times New Roman" w:cs="Times New Roman"/>
          <w:sz w:val="24"/>
          <w:szCs w:val="24"/>
        </w:rPr>
        <w:t xml:space="preserve">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14:paraId="59EFFE9F" w14:textId="77777777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19-65)</w:t>
      </w:r>
    </w:p>
    <w:p w14:paraId="6707F2A0" w14:textId="77777777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F3CE4D" w14:textId="77777777" w:rsidR="00D44EE2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E2236" w14:textId="77777777" w:rsidR="00D44EE2" w:rsidRPr="00893EDF" w:rsidRDefault="00D44EE2" w:rsidP="00D4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62A5F640" w14:textId="64B33AF8" w:rsidR="00BA00AB" w:rsidRPr="00D44EE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44E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D99FE" w14:textId="77777777" w:rsidR="00D44EE2" w:rsidRDefault="00D44EE2" w:rsidP="009139A6">
      <w:r>
        <w:separator/>
      </w:r>
    </w:p>
  </w:endnote>
  <w:endnote w:type="continuationSeparator" w:id="0">
    <w:p w14:paraId="49AC0AD3" w14:textId="77777777" w:rsidR="00D44EE2" w:rsidRDefault="00D44E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BDE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BB4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5B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4DB61" w14:textId="77777777" w:rsidR="00D44EE2" w:rsidRDefault="00D44EE2" w:rsidP="009139A6">
      <w:r>
        <w:separator/>
      </w:r>
    </w:p>
  </w:footnote>
  <w:footnote w:type="continuationSeparator" w:id="0">
    <w:p w14:paraId="7BA3F6FF" w14:textId="77777777" w:rsidR="00D44EE2" w:rsidRDefault="00D44E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A0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C15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E8B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E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44EE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9B83B"/>
  <w15:chartTrackingRefBased/>
  <w15:docId w15:val="{E371A894-FB1B-43CC-A260-5F7F9B85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44E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2022-03-15T19:27:00Z</dcterms:created>
  <dcterms:modified xsi:type="dcterms:W3CDTF">2022-03-15T19:31:00Z</dcterms:modified>
</cp:coreProperties>
</file>